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40C" w:rsidRDefault="009E440C" w:rsidP="009950AE">
      <w:pPr>
        <w:jc w:val="both"/>
      </w:pPr>
      <w:r>
        <w:t>Adı-Soyadı  :</w:t>
      </w:r>
    </w:p>
    <w:p w:rsidR="009E440C" w:rsidRDefault="009E440C" w:rsidP="00792732">
      <w:pPr>
        <w:jc w:val="left"/>
        <w:sectPr w:rsidR="009E440C" w:rsidSect="009950AE">
          <w:pgSz w:w="11906" w:h="16838"/>
          <w:pgMar w:top="567" w:right="1417" w:bottom="1417" w:left="1417" w:header="708" w:footer="708" w:gutter="0"/>
          <w:cols w:num="2" w:sep="1" w:space="4"/>
          <w:docGrid w:linePitch="360"/>
        </w:sectPr>
      </w:pPr>
    </w:p>
    <w:p w:rsidR="009E440C" w:rsidRDefault="009E440C" w:rsidP="009950AE"/>
    <w:p w:rsidR="009E440C" w:rsidRDefault="009E440C" w:rsidP="009950AE">
      <w:r>
        <w:t>2009-2010 EĞİTİM-ÖĞRETİM YILIGAZİEVRENOS  İLKÖĞRETİM OKULU</w:t>
      </w:r>
    </w:p>
    <w:p w:rsidR="009E440C" w:rsidRDefault="009E440C" w:rsidP="009950AE">
      <w:pPr>
        <w:pStyle w:val="NoSpacing"/>
        <w:sectPr w:rsidR="009E440C" w:rsidSect="00792732">
          <w:type w:val="continuous"/>
          <w:pgSz w:w="11906" w:h="16838"/>
          <w:pgMar w:top="1417" w:right="1417" w:bottom="1417" w:left="1417" w:header="708" w:footer="708" w:gutter="0"/>
          <w:cols w:sep="1" w:space="4"/>
          <w:docGrid w:linePitch="360"/>
        </w:sectPr>
      </w:pPr>
      <w:r>
        <w:t>5/A SINIFI SOSYAL BİLGİLER I.DÖNEM I.YAZILI SINAV SORULARIDIR</w:t>
      </w:r>
    </w:p>
    <w:p w:rsidR="009E440C" w:rsidRDefault="009E440C" w:rsidP="009950AE">
      <w:pPr>
        <w:jc w:val="both"/>
        <w:sectPr w:rsidR="009E440C" w:rsidSect="00792732">
          <w:type w:val="continuous"/>
          <w:pgSz w:w="11906" w:h="16838"/>
          <w:pgMar w:top="1417" w:right="1417" w:bottom="1417" w:left="1417" w:header="708" w:footer="708" w:gutter="0"/>
          <w:cols w:num="2" w:sep="1" w:space="4"/>
          <w:docGrid w:linePitch="360"/>
        </w:sectPr>
      </w:pPr>
    </w:p>
    <w:p w:rsidR="009E440C" w:rsidRPr="002105BD" w:rsidRDefault="009E440C" w:rsidP="009950AE">
      <w:pPr>
        <w:pStyle w:val="Heading1"/>
      </w:pPr>
      <w:r w:rsidRPr="002105BD">
        <w:t xml:space="preserve">1. </w:t>
      </w:r>
      <w:r>
        <w:rPr>
          <w:b/>
          <w:sz w:val="22"/>
        </w:rPr>
        <w:t>“</w:t>
      </w:r>
      <w:r w:rsidRPr="002105BD">
        <w:t>Alperen  verdiği sözü tutar. Eğer geleceğim dediyse mutlaka gelir.</w:t>
      </w:r>
      <w:r>
        <w:rPr>
          <w:b/>
        </w:rPr>
        <w:t>”</w:t>
      </w:r>
    </w:p>
    <w:p w:rsidR="009E440C" w:rsidRPr="002105BD" w:rsidRDefault="009E440C" w:rsidP="00792732">
      <w:pPr>
        <w:jc w:val="left"/>
        <w:rPr>
          <w:b w:val="0"/>
        </w:rPr>
      </w:pPr>
      <w:r w:rsidRPr="002105BD">
        <w:rPr>
          <w:b w:val="0"/>
        </w:rPr>
        <w:t>Yukarıda Alperen’in hangi özelliği vurgulanmıştr?</w:t>
      </w:r>
    </w:p>
    <w:p w:rsidR="009E440C" w:rsidRPr="002105BD" w:rsidRDefault="009E440C" w:rsidP="00792732">
      <w:pPr>
        <w:jc w:val="left"/>
        <w:rPr>
          <w:b w:val="0"/>
        </w:rPr>
      </w:pPr>
      <w:r w:rsidRPr="002105BD">
        <w:rPr>
          <w:b w:val="0"/>
        </w:rPr>
        <w:t>A-Yardımsever oluşu</w:t>
      </w:r>
    </w:p>
    <w:p w:rsidR="009E440C" w:rsidRPr="002105BD" w:rsidRDefault="009E440C" w:rsidP="00792732">
      <w:pPr>
        <w:jc w:val="left"/>
        <w:rPr>
          <w:b w:val="0"/>
        </w:rPr>
      </w:pPr>
      <w:r w:rsidRPr="002105BD">
        <w:rPr>
          <w:b w:val="0"/>
        </w:rPr>
        <w:t>B- İleri görüşlülüğü</w:t>
      </w:r>
    </w:p>
    <w:p w:rsidR="009E440C" w:rsidRPr="002105BD" w:rsidRDefault="009E440C" w:rsidP="00792732">
      <w:pPr>
        <w:jc w:val="left"/>
        <w:rPr>
          <w:b w:val="0"/>
        </w:rPr>
      </w:pPr>
      <w:r w:rsidRPr="002105BD">
        <w:rPr>
          <w:b w:val="0"/>
        </w:rPr>
        <w:t>C-Sorumluluk sahibi oluşu</w:t>
      </w:r>
    </w:p>
    <w:p w:rsidR="009E440C" w:rsidRPr="002105BD" w:rsidRDefault="009E440C" w:rsidP="00792732">
      <w:pPr>
        <w:jc w:val="left"/>
        <w:rPr>
          <w:b w:val="0"/>
        </w:rPr>
      </w:pPr>
      <w:r w:rsidRPr="002105BD">
        <w:rPr>
          <w:b w:val="0"/>
        </w:rPr>
        <w:t>D-Güvensiz oluşu</w:t>
      </w:r>
    </w:p>
    <w:p w:rsidR="009E440C" w:rsidRPr="002105BD" w:rsidRDefault="009E440C" w:rsidP="00792732">
      <w:pPr>
        <w:jc w:val="left"/>
        <w:rPr>
          <w:b w:val="0"/>
        </w:rPr>
      </w:pPr>
    </w:p>
    <w:p w:rsidR="009E440C" w:rsidRPr="002105BD" w:rsidRDefault="009E440C" w:rsidP="007A5C68">
      <w:pPr>
        <w:jc w:val="both"/>
        <w:rPr>
          <w:b w:val="0"/>
        </w:rPr>
      </w:pPr>
      <w:r w:rsidRPr="002105BD">
        <w:rPr>
          <w:b w:val="0"/>
        </w:rPr>
        <w:t>2. İlköğretim 5. sınıfta okuyan Ayşe okulun tiyatro kulubüne oyuncu olarak katılıyor.Hafta sonları da mahallelerindeki basketbol oyun sahasında anne,baba ve kardeşleriyle basketbol oynuyor.</w:t>
      </w:r>
    </w:p>
    <w:p w:rsidR="009E440C" w:rsidRPr="002105BD" w:rsidRDefault="009E440C" w:rsidP="007A5C68">
      <w:pPr>
        <w:jc w:val="both"/>
        <w:rPr>
          <w:b w:val="0"/>
        </w:rPr>
      </w:pPr>
      <w:r w:rsidRPr="002105BD">
        <w:rPr>
          <w:b w:val="0"/>
        </w:rPr>
        <w:t xml:space="preserve">Yukarıdaki açıklamada Ayşe’nin aşağıda verilen gruplardan hangisine katıldığı belirtilmemiştir. </w:t>
      </w:r>
    </w:p>
    <w:p w:rsidR="009E440C" w:rsidRPr="002105BD" w:rsidRDefault="009E440C" w:rsidP="007A5C68">
      <w:pPr>
        <w:jc w:val="both"/>
        <w:rPr>
          <w:b w:val="0"/>
        </w:rPr>
      </w:pPr>
    </w:p>
    <w:p w:rsidR="009E440C" w:rsidRPr="002105BD" w:rsidRDefault="009E440C" w:rsidP="007A5C68">
      <w:pPr>
        <w:jc w:val="both"/>
        <w:rPr>
          <w:b w:val="0"/>
        </w:rPr>
      </w:pPr>
      <w:r w:rsidRPr="002105BD">
        <w:rPr>
          <w:b w:val="0"/>
        </w:rPr>
        <w:t>A- Okul                        B- Aile                 C-Mahalle arkadaşlığı             D-Tiyatro kulübü</w:t>
      </w:r>
    </w:p>
    <w:p w:rsidR="009E440C" w:rsidRPr="002105BD" w:rsidRDefault="009E440C" w:rsidP="007A5C68">
      <w:pPr>
        <w:jc w:val="both"/>
        <w:rPr>
          <w:b w:val="0"/>
        </w:rPr>
      </w:pPr>
    </w:p>
    <w:p w:rsidR="009E440C" w:rsidRPr="002105BD" w:rsidRDefault="009E440C" w:rsidP="007A5C68">
      <w:pPr>
        <w:tabs>
          <w:tab w:val="left" w:pos="360"/>
          <w:tab w:val="left" w:pos="1440"/>
          <w:tab w:val="left" w:pos="2340"/>
          <w:tab w:val="left" w:pos="2520"/>
          <w:tab w:val="left" w:pos="3780"/>
        </w:tabs>
        <w:jc w:val="both"/>
        <w:rPr>
          <w:b w:val="0"/>
        </w:rPr>
      </w:pPr>
      <w:r>
        <w:rPr>
          <w:b w:val="0"/>
        </w:rPr>
        <w:t>3</w:t>
      </w:r>
      <w:r w:rsidRPr="002105BD">
        <w:rPr>
          <w:b w:val="0"/>
        </w:rPr>
        <w:t xml:space="preserve">-  Aşağıdakilerden hangisi bireylerin devlete karşı sorumluluklarından değildir? </w:t>
      </w:r>
    </w:p>
    <w:p w:rsidR="009E440C" w:rsidRPr="002105BD" w:rsidRDefault="009E440C" w:rsidP="007A5C68">
      <w:pPr>
        <w:jc w:val="both"/>
        <w:rPr>
          <w:b w:val="0"/>
        </w:rPr>
      </w:pPr>
      <w:r w:rsidRPr="002105BD">
        <w:rPr>
          <w:b w:val="0"/>
        </w:rPr>
        <w:t>A) Okul yaptırmak.</w:t>
      </w:r>
      <w:r w:rsidRPr="002105BD">
        <w:rPr>
          <w:b w:val="0"/>
        </w:rPr>
        <w:tab/>
        <w:t xml:space="preserve">  B) Vergi vermek</w:t>
      </w:r>
      <w:r w:rsidRPr="002105BD">
        <w:rPr>
          <w:b w:val="0"/>
        </w:rPr>
        <w:tab/>
        <w:t>C) Seçimlerde oy kullanmak D) Askere gitmek</w:t>
      </w:r>
    </w:p>
    <w:p w:rsidR="009E440C" w:rsidRPr="002105BD" w:rsidRDefault="009E440C" w:rsidP="00792732">
      <w:pPr>
        <w:jc w:val="left"/>
        <w:rPr>
          <w:b w:val="0"/>
        </w:rPr>
      </w:pPr>
    </w:p>
    <w:p w:rsidR="009E440C" w:rsidRPr="002105BD" w:rsidRDefault="009E440C" w:rsidP="002105BD">
      <w:pPr>
        <w:jc w:val="both"/>
        <w:rPr>
          <w:b w:val="0"/>
        </w:rPr>
      </w:pPr>
      <w:r w:rsidRPr="002105BD">
        <w:rPr>
          <w:b w:val="0"/>
        </w:rPr>
        <w:t>4-“Temiz bir çevrede yaşamak” herkesin hakkıdır. Bu hak, beraberinde insanlara hangi sorumluluğu yükler?</w:t>
      </w:r>
    </w:p>
    <w:p w:rsidR="009E440C" w:rsidRPr="002105BD" w:rsidRDefault="009E440C" w:rsidP="002105BD">
      <w:pPr>
        <w:jc w:val="both"/>
        <w:rPr>
          <w:b w:val="0"/>
        </w:rPr>
      </w:pPr>
      <w:r w:rsidRPr="002105BD">
        <w:rPr>
          <w:b w:val="0"/>
        </w:rPr>
        <w:t>A)  okul y</w:t>
      </w:r>
      <w:r>
        <w:rPr>
          <w:b w:val="0"/>
        </w:rPr>
        <w:t xml:space="preserve">aptırmak B)  otobüse binmek C) çevreyi temiz tutmak </w:t>
      </w:r>
      <w:r>
        <w:rPr>
          <w:b w:val="0"/>
        </w:rPr>
        <w:tab/>
        <w:t xml:space="preserve"> D)</w:t>
      </w:r>
      <w:r w:rsidRPr="002105BD">
        <w:rPr>
          <w:b w:val="0"/>
        </w:rPr>
        <w:t>insanlara yardım etmek</w:t>
      </w:r>
    </w:p>
    <w:p w:rsidR="009E440C" w:rsidRPr="002105BD" w:rsidRDefault="009E440C" w:rsidP="007A5C68">
      <w:pPr>
        <w:rPr>
          <w:b w:val="0"/>
        </w:rPr>
      </w:pPr>
    </w:p>
    <w:p w:rsidR="009E440C" w:rsidRPr="002105BD" w:rsidRDefault="009E440C" w:rsidP="007A5C68">
      <w:pPr>
        <w:jc w:val="both"/>
        <w:rPr>
          <w:b w:val="0"/>
        </w:rPr>
      </w:pPr>
      <w:r w:rsidRPr="002105BD">
        <w:rPr>
          <w:b w:val="0"/>
        </w:rPr>
        <w:t xml:space="preserve">5-  Aşağıdakilerden hangisi bir grup </w:t>
      </w:r>
      <w:r w:rsidRPr="002105BD">
        <w:rPr>
          <w:b w:val="0"/>
          <w:u w:val="single"/>
        </w:rPr>
        <w:t>değildir?</w:t>
      </w:r>
      <w:r w:rsidRPr="002105BD">
        <w:rPr>
          <w:b w:val="0"/>
        </w:rPr>
        <w:t xml:space="preserve"> </w:t>
      </w:r>
    </w:p>
    <w:p w:rsidR="009E440C" w:rsidRPr="002105BD" w:rsidRDefault="009E440C" w:rsidP="007A5C68">
      <w:pPr>
        <w:jc w:val="both"/>
        <w:rPr>
          <w:b w:val="0"/>
        </w:rPr>
      </w:pPr>
      <w:r w:rsidRPr="002105BD">
        <w:rPr>
          <w:b w:val="0"/>
        </w:rPr>
        <w:t>A) futbol takımı              B) alış veriş yapan insanlar               C) sınıf          D)okul korosu</w:t>
      </w:r>
    </w:p>
    <w:p w:rsidR="009E440C" w:rsidRPr="002105BD" w:rsidRDefault="009E440C" w:rsidP="007A5C68">
      <w:pPr>
        <w:jc w:val="both"/>
        <w:rPr>
          <w:b w:val="0"/>
        </w:rPr>
      </w:pPr>
    </w:p>
    <w:p w:rsidR="009E440C" w:rsidRPr="002105BD" w:rsidRDefault="009E440C" w:rsidP="009E5D8C">
      <w:pPr>
        <w:jc w:val="both"/>
        <w:rPr>
          <w:b w:val="0"/>
          <w:bCs/>
        </w:rPr>
      </w:pPr>
      <w:r>
        <w:rPr>
          <w:b w:val="0"/>
          <w:bCs/>
        </w:rPr>
        <w:t>6-</w:t>
      </w:r>
      <w:r w:rsidRPr="002105BD">
        <w:rPr>
          <w:b w:val="0"/>
          <w:bCs/>
        </w:rPr>
        <w:t xml:space="preserve"> Aşağıdakilerden hangisi toplumsal sorumluluğumuz değildir? </w:t>
      </w:r>
    </w:p>
    <w:p w:rsidR="009E440C" w:rsidRPr="002105BD" w:rsidRDefault="009E440C" w:rsidP="002105BD">
      <w:pPr>
        <w:jc w:val="both"/>
        <w:rPr>
          <w:b w:val="0"/>
        </w:rPr>
      </w:pPr>
      <w:r w:rsidRPr="002105BD">
        <w:rPr>
          <w:b w:val="0"/>
        </w:rPr>
        <w:t>A) Su kullanımıda tutumlu olmak.</w:t>
      </w:r>
      <w:r w:rsidRPr="002105BD">
        <w:rPr>
          <w:b w:val="0"/>
        </w:rPr>
        <w:tab/>
        <w:t xml:space="preserve">                       B) Sokağa çöp atmamak.</w:t>
      </w:r>
    </w:p>
    <w:p w:rsidR="009E440C" w:rsidRPr="002105BD" w:rsidRDefault="009E440C" w:rsidP="002105BD">
      <w:pPr>
        <w:jc w:val="both"/>
        <w:rPr>
          <w:b w:val="0"/>
        </w:rPr>
      </w:pPr>
      <w:r w:rsidRPr="002105BD">
        <w:rPr>
          <w:b w:val="0"/>
        </w:rPr>
        <w:t>C) Düzenli olarak spor yapmak.</w:t>
      </w:r>
      <w:r w:rsidRPr="002105BD">
        <w:rPr>
          <w:b w:val="0"/>
        </w:rPr>
        <w:tab/>
      </w:r>
      <w:r w:rsidRPr="002105BD">
        <w:rPr>
          <w:b w:val="0"/>
        </w:rPr>
        <w:tab/>
      </w:r>
      <w:r w:rsidRPr="002105BD">
        <w:rPr>
          <w:b w:val="0"/>
        </w:rPr>
        <w:tab/>
        <w:t>D) Trafik kurallarına uymak.</w:t>
      </w:r>
    </w:p>
    <w:p w:rsidR="009E440C" w:rsidRDefault="009E440C" w:rsidP="009E5D8C">
      <w:pPr>
        <w:jc w:val="both"/>
        <w:rPr>
          <w:b w:val="0"/>
        </w:rPr>
      </w:pPr>
    </w:p>
    <w:p w:rsidR="009E440C" w:rsidRPr="002105BD" w:rsidRDefault="009E440C" w:rsidP="009E5D8C">
      <w:pPr>
        <w:jc w:val="both"/>
        <w:rPr>
          <w:b w:val="0"/>
        </w:rPr>
      </w:pPr>
      <w:r>
        <w:rPr>
          <w:b w:val="0"/>
        </w:rPr>
        <w:t>7-</w:t>
      </w:r>
      <w:r w:rsidRPr="002105BD">
        <w:rPr>
          <w:b w:val="0"/>
        </w:rPr>
        <w:t xml:space="preserve"> Aşağıdakilerden hangisi,çocuk haklarından     birisi  </w:t>
      </w:r>
      <w:r w:rsidRPr="002105BD">
        <w:rPr>
          <w:b w:val="0"/>
          <w:u w:val="single"/>
        </w:rPr>
        <w:t>değildir?</w:t>
      </w:r>
    </w:p>
    <w:p w:rsidR="009E440C" w:rsidRPr="002105BD" w:rsidRDefault="009E440C" w:rsidP="009E5D8C">
      <w:pPr>
        <w:jc w:val="both"/>
        <w:rPr>
          <w:b w:val="0"/>
        </w:rPr>
      </w:pPr>
      <w:r w:rsidRPr="002105BD">
        <w:rPr>
          <w:b w:val="0"/>
        </w:rPr>
        <w:t>A. çocukların korunması</w:t>
      </w:r>
    </w:p>
    <w:p w:rsidR="009E440C" w:rsidRPr="002105BD" w:rsidRDefault="009E440C" w:rsidP="009E5D8C">
      <w:pPr>
        <w:jc w:val="both"/>
        <w:rPr>
          <w:b w:val="0"/>
        </w:rPr>
      </w:pPr>
      <w:r w:rsidRPr="002105BD">
        <w:rPr>
          <w:b w:val="0"/>
        </w:rPr>
        <w:t>B. çocuğun barış ve kardeşlik ortamında yetişmesi</w:t>
      </w:r>
    </w:p>
    <w:p w:rsidR="009E440C" w:rsidRPr="002105BD" w:rsidRDefault="009E440C" w:rsidP="009E5D8C">
      <w:pPr>
        <w:jc w:val="both"/>
        <w:rPr>
          <w:b w:val="0"/>
        </w:rPr>
      </w:pPr>
      <w:r w:rsidRPr="002105BD">
        <w:rPr>
          <w:b w:val="0"/>
        </w:rPr>
        <w:t xml:space="preserve">C. çocukların eğitim görmesi </w:t>
      </w:r>
    </w:p>
    <w:p w:rsidR="009E440C" w:rsidRPr="002105BD" w:rsidRDefault="009E440C" w:rsidP="009E5D8C">
      <w:pPr>
        <w:jc w:val="both"/>
        <w:rPr>
          <w:b w:val="0"/>
        </w:rPr>
      </w:pPr>
      <w:r w:rsidRPr="002105BD">
        <w:rPr>
          <w:b w:val="0"/>
        </w:rPr>
        <w:t>D. her çocuğun işte çalışması</w:t>
      </w:r>
    </w:p>
    <w:p w:rsidR="009E440C" w:rsidRPr="002105BD" w:rsidRDefault="009E440C" w:rsidP="009E5D8C">
      <w:pPr>
        <w:jc w:val="both"/>
        <w:rPr>
          <w:b w:val="0"/>
        </w:rPr>
      </w:pPr>
    </w:p>
    <w:p w:rsidR="009E440C" w:rsidRPr="002105BD" w:rsidRDefault="009E440C" w:rsidP="004C6B3A">
      <w:pPr>
        <w:jc w:val="both"/>
        <w:rPr>
          <w:b w:val="0"/>
        </w:rPr>
      </w:pPr>
      <w:r>
        <w:rPr>
          <w:b w:val="0"/>
        </w:rPr>
        <w:t>8-</w:t>
      </w:r>
      <w:r w:rsidRPr="002105BD">
        <w:rPr>
          <w:b w:val="0"/>
        </w:rPr>
        <w:t>Toplumsal sorumluluklarımızı yerine getirmek için hangisini yapmalıyız?</w:t>
      </w:r>
    </w:p>
    <w:p w:rsidR="009E440C" w:rsidRPr="002105BD" w:rsidRDefault="009E440C" w:rsidP="004C6B3A">
      <w:pPr>
        <w:jc w:val="both"/>
        <w:rPr>
          <w:b w:val="0"/>
        </w:rPr>
      </w:pPr>
      <w:r>
        <w:rPr>
          <w:b w:val="0"/>
        </w:rPr>
        <w:t>A</w:t>
      </w:r>
      <w:r w:rsidRPr="002105BD">
        <w:rPr>
          <w:b w:val="0"/>
        </w:rPr>
        <w:t>)dilediğimiz her şeyi yapmalıyız</w:t>
      </w:r>
      <w:r w:rsidRPr="002105BD">
        <w:rPr>
          <w:b w:val="0"/>
        </w:rPr>
        <w:tab/>
      </w:r>
      <w:r>
        <w:rPr>
          <w:b w:val="0"/>
        </w:rPr>
        <w:t xml:space="preserve">            B</w:t>
      </w:r>
      <w:r w:rsidRPr="002105BD">
        <w:rPr>
          <w:b w:val="0"/>
        </w:rPr>
        <w:t>)toplum kurallarına uymamalıyız</w:t>
      </w:r>
    </w:p>
    <w:p w:rsidR="009E440C" w:rsidRPr="002105BD" w:rsidRDefault="009E440C" w:rsidP="004C6B3A">
      <w:pPr>
        <w:jc w:val="both"/>
        <w:rPr>
          <w:b w:val="0"/>
        </w:rPr>
      </w:pPr>
      <w:r>
        <w:rPr>
          <w:b w:val="0"/>
        </w:rPr>
        <w:t>C</w:t>
      </w:r>
      <w:r w:rsidRPr="002105BD">
        <w:rPr>
          <w:b w:val="0"/>
        </w:rPr>
        <w:t xml:space="preserve">)sorumluluklarımızı ihmal etmeliyiz </w:t>
      </w:r>
      <w:r>
        <w:rPr>
          <w:b w:val="0"/>
        </w:rPr>
        <w:t xml:space="preserve">          D</w:t>
      </w:r>
      <w:r w:rsidRPr="002105BD">
        <w:rPr>
          <w:b w:val="0"/>
        </w:rPr>
        <w:t>)toplum içinde belirlenmiş kurallara uymalıyız</w:t>
      </w:r>
    </w:p>
    <w:p w:rsidR="009E440C" w:rsidRPr="002105BD" w:rsidRDefault="009E440C" w:rsidP="004C6B3A">
      <w:pPr>
        <w:jc w:val="both"/>
        <w:rPr>
          <w:b w:val="0"/>
        </w:rPr>
      </w:pPr>
    </w:p>
    <w:p w:rsidR="009E440C" w:rsidRPr="002105BD" w:rsidRDefault="009E440C" w:rsidP="004C6B3A">
      <w:pPr>
        <w:jc w:val="both"/>
        <w:rPr>
          <w:b w:val="0"/>
        </w:rPr>
      </w:pPr>
      <w:r>
        <w:rPr>
          <w:b w:val="0"/>
        </w:rPr>
        <w:t>9-</w:t>
      </w:r>
      <w:r w:rsidRPr="002105BD">
        <w:rPr>
          <w:b w:val="0"/>
        </w:rPr>
        <w:t>Aşağıdakilerden hangisi insanın toplum halde yaşama nedeni olamaz?</w:t>
      </w:r>
    </w:p>
    <w:p w:rsidR="009E440C" w:rsidRPr="002105BD" w:rsidRDefault="009E440C" w:rsidP="004C6B3A">
      <w:pPr>
        <w:jc w:val="both"/>
        <w:rPr>
          <w:b w:val="0"/>
        </w:rPr>
      </w:pPr>
      <w:r>
        <w:rPr>
          <w:b w:val="0"/>
        </w:rPr>
        <w:t>A</w:t>
      </w:r>
      <w:r w:rsidRPr="002105BD">
        <w:rPr>
          <w:b w:val="0"/>
        </w:rPr>
        <w:t>)işbirliği</w:t>
      </w:r>
      <w:r w:rsidRPr="002105BD">
        <w:rPr>
          <w:b w:val="0"/>
        </w:rPr>
        <w:tab/>
        <w:t xml:space="preserve">          </w:t>
      </w:r>
      <w:r>
        <w:rPr>
          <w:b w:val="0"/>
        </w:rPr>
        <w:t>B</w:t>
      </w:r>
      <w:r w:rsidRPr="002105BD">
        <w:rPr>
          <w:b w:val="0"/>
        </w:rPr>
        <w:t xml:space="preserve">)paylaşma             </w:t>
      </w:r>
      <w:r>
        <w:rPr>
          <w:b w:val="0"/>
        </w:rPr>
        <w:t>C</w:t>
      </w:r>
      <w:r w:rsidRPr="002105BD">
        <w:rPr>
          <w:b w:val="0"/>
        </w:rPr>
        <w:t>)dayanışma</w:t>
      </w:r>
      <w:r w:rsidRPr="002105BD">
        <w:rPr>
          <w:b w:val="0"/>
        </w:rPr>
        <w:tab/>
      </w:r>
      <w:r>
        <w:rPr>
          <w:b w:val="0"/>
        </w:rPr>
        <w:t>D</w:t>
      </w:r>
      <w:r w:rsidRPr="002105BD">
        <w:rPr>
          <w:b w:val="0"/>
        </w:rPr>
        <w:t xml:space="preserve">)sorumluluktan kaçma </w:t>
      </w:r>
    </w:p>
    <w:p w:rsidR="009E440C" w:rsidRPr="002105BD" w:rsidRDefault="009E440C" w:rsidP="004C6B3A">
      <w:pPr>
        <w:jc w:val="both"/>
        <w:rPr>
          <w:b w:val="0"/>
        </w:rPr>
      </w:pPr>
    </w:p>
    <w:p w:rsidR="009E440C" w:rsidRPr="002105BD" w:rsidRDefault="009E440C" w:rsidP="004C6B3A">
      <w:pPr>
        <w:jc w:val="both"/>
        <w:rPr>
          <w:b w:val="0"/>
        </w:rPr>
      </w:pPr>
      <w:r>
        <w:rPr>
          <w:b w:val="0"/>
        </w:rPr>
        <w:t>10-</w:t>
      </w:r>
      <w:r w:rsidRPr="002105BD">
        <w:rPr>
          <w:b w:val="0"/>
        </w:rPr>
        <w:t>Aşağıdakilerden hangisi Çocuk Esirgeme Kurumunun görevlerinden birisidir?</w:t>
      </w:r>
    </w:p>
    <w:p w:rsidR="009E440C" w:rsidRDefault="009E440C" w:rsidP="004C6B3A">
      <w:pPr>
        <w:jc w:val="both"/>
        <w:rPr>
          <w:b w:val="0"/>
        </w:rPr>
      </w:pPr>
      <w:r w:rsidRPr="002105BD">
        <w:rPr>
          <w:b w:val="0"/>
        </w:rPr>
        <w:t xml:space="preserve"> </w:t>
      </w:r>
      <w:r>
        <w:rPr>
          <w:b w:val="0"/>
        </w:rPr>
        <w:t>A</w:t>
      </w:r>
      <w:r w:rsidRPr="002105BD">
        <w:rPr>
          <w:b w:val="0"/>
        </w:rPr>
        <w:t xml:space="preserve">) yeşil alan düzenlemeleri yapmak  </w:t>
      </w:r>
      <w:r>
        <w:rPr>
          <w:b w:val="0"/>
        </w:rPr>
        <w:t xml:space="preserve">   B</w:t>
      </w:r>
      <w:r w:rsidRPr="002105BD">
        <w:rPr>
          <w:b w:val="0"/>
        </w:rPr>
        <w:t xml:space="preserve">)bakıma muhtaç çocukları koruma altına almak </w:t>
      </w:r>
      <w:r>
        <w:rPr>
          <w:b w:val="0"/>
        </w:rPr>
        <w:t xml:space="preserve">          C</w:t>
      </w:r>
      <w:r w:rsidRPr="002105BD">
        <w:rPr>
          <w:b w:val="0"/>
        </w:rPr>
        <w:t xml:space="preserve">) okulu olmayan yerlere okul yaptırmak     </w:t>
      </w:r>
      <w:r>
        <w:rPr>
          <w:b w:val="0"/>
        </w:rPr>
        <w:t>D</w:t>
      </w:r>
      <w:r w:rsidRPr="002105BD">
        <w:rPr>
          <w:b w:val="0"/>
        </w:rPr>
        <w:t xml:space="preserve">)sahipsiz hayvanları korumak </w:t>
      </w:r>
    </w:p>
    <w:p w:rsidR="009E440C" w:rsidRDefault="009E440C" w:rsidP="004C6B3A">
      <w:pPr>
        <w:jc w:val="both"/>
        <w:rPr>
          <w:b w:val="0"/>
        </w:rPr>
      </w:pPr>
    </w:p>
    <w:p w:rsidR="009E440C" w:rsidRPr="009950AE" w:rsidRDefault="009E440C" w:rsidP="00032540">
      <w:pPr>
        <w:jc w:val="both"/>
        <w:rPr>
          <w:b w:val="0"/>
        </w:rPr>
      </w:pPr>
      <w:r w:rsidRPr="009950AE">
        <w:rPr>
          <w:b w:val="0"/>
        </w:rPr>
        <w:t xml:space="preserve">11-Aşağıdakilerden hangisi bir kurum  </w:t>
      </w:r>
      <w:r w:rsidRPr="009950AE">
        <w:rPr>
          <w:b w:val="0"/>
          <w:u w:val="single"/>
        </w:rPr>
        <w:t xml:space="preserve"> değildir?</w:t>
      </w:r>
    </w:p>
    <w:p w:rsidR="009E440C" w:rsidRPr="009950AE" w:rsidRDefault="009E440C" w:rsidP="009950AE">
      <w:pPr>
        <w:jc w:val="both"/>
        <w:rPr>
          <w:b w:val="0"/>
        </w:rPr>
      </w:pPr>
      <w:r w:rsidRPr="009950AE">
        <w:rPr>
          <w:b w:val="0"/>
        </w:rPr>
        <w:t>A)kaymakamlık   B)  hastane      C) pastane        D) okul</w:t>
      </w:r>
    </w:p>
    <w:p w:rsidR="009E440C" w:rsidRPr="009950AE" w:rsidRDefault="009E440C" w:rsidP="00032540">
      <w:pPr>
        <w:jc w:val="both"/>
        <w:rPr>
          <w:b w:val="0"/>
        </w:rPr>
      </w:pPr>
    </w:p>
    <w:p w:rsidR="009E440C" w:rsidRPr="009950AE" w:rsidRDefault="009E440C" w:rsidP="00032540">
      <w:pPr>
        <w:jc w:val="both"/>
        <w:rPr>
          <w:b w:val="0"/>
        </w:rPr>
      </w:pPr>
      <w:r w:rsidRPr="009950AE">
        <w:rPr>
          <w:b w:val="0"/>
        </w:rPr>
        <w:t xml:space="preserve">12- On iki  yaşında çalışmak zorunda kalan  Mehmet  hangi hakkını </w:t>
      </w:r>
      <w:r w:rsidRPr="009950AE">
        <w:rPr>
          <w:b w:val="0"/>
          <w:u w:val="single"/>
        </w:rPr>
        <w:t>kullanamamaktadır</w:t>
      </w:r>
      <w:r w:rsidRPr="009950AE">
        <w:rPr>
          <w:b w:val="0"/>
        </w:rPr>
        <w:t>?</w:t>
      </w:r>
    </w:p>
    <w:p w:rsidR="009E440C" w:rsidRPr="009950AE" w:rsidRDefault="009E440C" w:rsidP="00032540">
      <w:pPr>
        <w:jc w:val="both"/>
        <w:rPr>
          <w:b w:val="0"/>
          <w:lang w:eastAsia="en-US"/>
        </w:rPr>
      </w:pPr>
    </w:p>
    <w:p w:rsidR="009E440C" w:rsidRPr="009950AE" w:rsidRDefault="009E440C" w:rsidP="00032540">
      <w:pPr>
        <w:jc w:val="both"/>
        <w:rPr>
          <w:b w:val="0"/>
        </w:rPr>
      </w:pPr>
      <w:r w:rsidRPr="009950AE">
        <w:rPr>
          <w:b w:val="0"/>
          <w:lang w:eastAsia="en-US"/>
        </w:rPr>
        <w:t xml:space="preserve">  </w:t>
      </w:r>
      <w:r w:rsidRPr="009950AE">
        <w:rPr>
          <w:b w:val="0"/>
        </w:rPr>
        <w:t xml:space="preserve">  A)   Eğitim            B)  Yaşama         C)  Barınma             D)  Sağlık</w:t>
      </w:r>
    </w:p>
    <w:p w:rsidR="009E440C" w:rsidRPr="009950AE" w:rsidRDefault="009E440C" w:rsidP="00032540">
      <w:pPr>
        <w:jc w:val="both"/>
        <w:rPr>
          <w:b w:val="0"/>
        </w:rPr>
      </w:pPr>
    </w:p>
    <w:p w:rsidR="009E440C" w:rsidRPr="009950AE" w:rsidRDefault="009E440C" w:rsidP="00032540">
      <w:pPr>
        <w:jc w:val="both"/>
        <w:rPr>
          <w:b w:val="0"/>
        </w:rPr>
      </w:pPr>
      <w:r w:rsidRPr="009950AE">
        <w:rPr>
          <w:b w:val="0"/>
        </w:rPr>
        <w:t>13- Farklı gruplar içinde üstlendiğimiz aşağıdaki  rollerden hangisinin seçimini kendimiz</w:t>
      </w:r>
      <w:r w:rsidRPr="009950AE">
        <w:rPr>
          <w:b w:val="0"/>
          <w:u w:val="single"/>
        </w:rPr>
        <w:t xml:space="preserve"> yapamayız?</w:t>
      </w:r>
    </w:p>
    <w:p w:rsidR="009E440C" w:rsidRPr="009950AE" w:rsidRDefault="009E440C" w:rsidP="00032540">
      <w:pPr>
        <w:jc w:val="both"/>
        <w:rPr>
          <w:b w:val="0"/>
        </w:rPr>
      </w:pPr>
      <w:r w:rsidRPr="009950AE">
        <w:rPr>
          <w:b w:val="0"/>
        </w:rPr>
        <w:t>A) Koro üyesi olmak      B) Arkadaş olmak   C)  Evlat olmak           D)  İzci olmak</w:t>
      </w:r>
    </w:p>
    <w:p w:rsidR="009E440C" w:rsidRPr="009950AE" w:rsidRDefault="009E440C" w:rsidP="00032540">
      <w:pPr>
        <w:jc w:val="both"/>
        <w:rPr>
          <w:b w:val="0"/>
        </w:rPr>
      </w:pPr>
    </w:p>
    <w:p w:rsidR="009E440C" w:rsidRPr="009950AE" w:rsidRDefault="009E440C" w:rsidP="001B419F">
      <w:pPr>
        <w:spacing w:line="240" w:lineRule="atLeast"/>
        <w:jc w:val="both"/>
        <w:rPr>
          <w:b w:val="0"/>
          <w:color w:val="000000"/>
        </w:rPr>
      </w:pPr>
      <w:r w:rsidRPr="009950AE">
        <w:rPr>
          <w:b w:val="0"/>
        </w:rPr>
        <w:t xml:space="preserve">14- </w:t>
      </w:r>
      <w:r w:rsidRPr="009950AE">
        <w:rPr>
          <w:b w:val="0"/>
          <w:color w:val="000000"/>
        </w:rPr>
        <w:t>İllerimizle tarihî ve turistik yerlerimiz eşleştirilmiştir. Bu eşleştirmelerden hangisi yanlıştır?</w:t>
      </w:r>
    </w:p>
    <w:p w:rsidR="009E440C" w:rsidRPr="009950AE" w:rsidRDefault="009E440C" w:rsidP="001B419F">
      <w:pPr>
        <w:pStyle w:val="Heading1"/>
      </w:pPr>
      <w:r w:rsidRPr="009950AE">
        <w:t>A)Trabzon-  Sümela Manastırı                             B) İzmir-   Efes Antik Kenti</w:t>
      </w:r>
    </w:p>
    <w:p w:rsidR="009E440C" w:rsidRPr="009950AE" w:rsidRDefault="009E440C" w:rsidP="001B419F">
      <w:pPr>
        <w:pStyle w:val="Heading1"/>
      </w:pPr>
      <w:r w:rsidRPr="009950AE">
        <w:t>C) İstanbul-Ayasofya Müzesi                               D) Ankara-Nemrut Harabeleri</w:t>
      </w:r>
    </w:p>
    <w:p w:rsidR="009E440C" w:rsidRPr="009950AE" w:rsidRDefault="009E440C" w:rsidP="001B419F">
      <w:pPr>
        <w:jc w:val="both"/>
        <w:rPr>
          <w:b w:val="0"/>
        </w:rPr>
      </w:pPr>
    </w:p>
    <w:p w:rsidR="009E440C" w:rsidRPr="009950AE" w:rsidRDefault="009E440C" w:rsidP="001B419F">
      <w:pPr>
        <w:jc w:val="both"/>
        <w:rPr>
          <w:b w:val="0"/>
        </w:rPr>
      </w:pPr>
      <w:r w:rsidRPr="009950AE">
        <w:rPr>
          <w:b w:val="0"/>
        </w:rPr>
        <w:t>15-Aşağıdakilerden hangisi İstanbul İlimizde yer almaz?</w:t>
      </w:r>
    </w:p>
    <w:p w:rsidR="009E440C" w:rsidRPr="009950AE" w:rsidRDefault="009E440C" w:rsidP="001B419F">
      <w:pPr>
        <w:rPr>
          <w:b w:val="0"/>
        </w:rPr>
      </w:pPr>
      <w:r w:rsidRPr="009950AE">
        <w:rPr>
          <w:b w:val="0"/>
        </w:rPr>
        <w:t xml:space="preserve">A-Topkapı Sarayı       B-Dolmabahçe Sarayı </w:t>
      </w:r>
      <w:r>
        <w:rPr>
          <w:b w:val="0"/>
        </w:rPr>
        <w:t xml:space="preserve">   </w:t>
      </w:r>
      <w:r w:rsidRPr="009950AE">
        <w:rPr>
          <w:b w:val="0"/>
        </w:rPr>
        <w:t xml:space="preserve">  C- İshak Paşa Sarayı </w:t>
      </w:r>
      <w:r>
        <w:rPr>
          <w:b w:val="0"/>
        </w:rPr>
        <w:t xml:space="preserve">     </w:t>
      </w:r>
      <w:r w:rsidRPr="009950AE">
        <w:rPr>
          <w:b w:val="0"/>
        </w:rPr>
        <w:t xml:space="preserve"> D- Ayasofya Müzesi</w:t>
      </w:r>
    </w:p>
    <w:p w:rsidR="009E440C" w:rsidRDefault="009E440C" w:rsidP="009950AE">
      <w:pPr>
        <w:jc w:val="both"/>
        <w:rPr>
          <w:b w:val="0"/>
        </w:rPr>
      </w:pPr>
    </w:p>
    <w:p w:rsidR="009E440C" w:rsidRPr="009950AE" w:rsidRDefault="009E440C" w:rsidP="009950AE">
      <w:pPr>
        <w:jc w:val="both"/>
        <w:rPr>
          <w:b w:val="0"/>
        </w:rPr>
      </w:pPr>
      <w:r w:rsidRPr="009950AE">
        <w:rPr>
          <w:b w:val="0"/>
        </w:rPr>
        <w:t xml:space="preserve">16-Bir toplumun maddi ve manevi değerleri ile düşünce ve sanat eserlerinin tümüne kültür denir. </w:t>
      </w:r>
    </w:p>
    <w:p w:rsidR="009E440C" w:rsidRPr="009950AE" w:rsidRDefault="009E440C" w:rsidP="001B419F">
      <w:pPr>
        <w:jc w:val="both"/>
        <w:rPr>
          <w:b w:val="0"/>
        </w:rPr>
      </w:pPr>
      <w:r w:rsidRPr="009950AE">
        <w:rPr>
          <w:b w:val="0"/>
        </w:rPr>
        <w:t>Buna göre aşağıdakilerden hangisi kültürel değerlerden biri olamaz?</w:t>
      </w:r>
    </w:p>
    <w:p w:rsidR="009E440C" w:rsidRPr="009950AE" w:rsidRDefault="009E440C" w:rsidP="001B419F">
      <w:pPr>
        <w:jc w:val="both"/>
        <w:rPr>
          <w:b w:val="0"/>
        </w:rPr>
      </w:pPr>
      <w:r w:rsidRPr="009950AE">
        <w:rPr>
          <w:b w:val="0"/>
        </w:rPr>
        <w:t>A-Halk oyunları                                        B-Örf, adet ve gelenekler</w:t>
      </w:r>
    </w:p>
    <w:p w:rsidR="009E440C" w:rsidRPr="009950AE" w:rsidRDefault="009E440C" w:rsidP="001B419F">
      <w:pPr>
        <w:jc w:val="both"/>
        <w:rPr>
          <w:b w:val="0"/>
        </w:rPr>
      </w:pPr>
      <w:r w:rsidRPr="009950AE">
        <w:rPr>
          <w:b w:val="0"/>
        </w:rPr>
        <w:t>C-Camiler, medreseler ve saraylar          D-Akarsular ve göller</w:t>
      </w:r>
    </w:p>
    <w:p w:rsidR="009E440C" w:rsidRPr="009950AE" w:rsidRDefault="009E440C" w:rsidP="00032540">
      <w:pPr>
        <w:jc w:val="both"/>
        <w:rPr>
          <w:b w:val="0"/>
        </w:rPr>
      </w:pPr>
    </w:p>
    <w:p w:rsidR="009E440C" w:rsidRPr="009950AE" w:rsidRDefault="009E440C" w:rsidP="001B419F">
      <w:pPr>
        <w:jc w:val="left"/>
        <w:rPr>
          <w:b w:val="0"/>
        </w:rPr>
      </w:pPr>
      <w:r w:rsidRPr="009950AE">
        <w:rPr>
          <w:b w:val="0"/>
        </w:rPr>
        <w:t>17-Ülkemizde çok sayıda tarihi eserin ve doğal güzelliklerin bulunması öncelikle aşağıdakilerden hangisinin artmasını sağlamıştır?</w:t>
      </w:r>
    </w:p>
    <w:p w:rsidR="009E440C" w:rsidRPr="009950AE" w:rsidRDefault="009E440C" w:rsidP="001B419F">
      <w:pPr>
        <w:jc w:val="both"/>
        <w:rPr>
          <w:b w:val="0"/>
        </w:rPr>
      </w:pPr>
      <w:r w:rsidRPr="009950AE">
        <w:rPr>
          <w:b w:val="0"/>
        </w:rPr>
        <w:t>A- Okuma yazma oranının    B- Turist sayısının  C- Sanayi kuruluşlarının   D-Şehir sayısının</w:t>
      </w:r>
    </w:p>
    <w:p w:rsidR="009E440C" w:rsidRPr="009950AE" w:rsidRDefault="009E440C" w:rsidP="001B419F">
      <w:pPr>
        <w:rPr>
          <w:b w:val="0"/>
        </w:rPr>
      </w:pPr>
    </w:p>
    <w:p w:rsidR="009E440C" w:rsidRPr="009950AE" w:rsidRDefault="009E440C" w:rsidP="009950AE">
      <w:pPr>
        <w:rPr>
          <w:b w:val="0"/>
        </w:rPr>
      </w:pPr>
      <w:r>
        <w:rPr>
          <w:b w:val="0"/>
        </w:rPr>
        <w:t>18</w:t>
      </w:r>
      <w:r w:rsidRPr="009950AE">
        <w:rPr>
          <w:b w:val="0"/>
        </w:rPr>
        <w:t>- Büşra, tarihi mekânlarımızdan ve doğal varlıklarımızdan sırasıyla, Peribacaları, Ayasofya, Balıklıgöl ve Selimiye Camisini görmek için aşağıdaki illerden hangilerine gitmesi gerekir?</w:t>
      </w:r>
    </w:p>
    <w:p w:rsidR="009E440C" w:rsidRPr="009950AE" w:rsidRDefault="009E440C" w:rsidP="009950AE">
      <w:pPr>
        <w:jc w:val="both"/>
        <w:rPr>
          <w:b w:val="0"/>
        </w:rPr>
      </w:pPr>
      <w:r w:rsidRPr="009950AE">
        <w:rPr>
          <w:b w:val="0"/>
        </w:rPr>
        <w:t>A- Ankara -İstanbul –Çanakkale-İzmir                   B- Çanakkale-Trabzon- Bolu- Edirne</w:t>
      </w:r>
    </w:p>
    <w:p w:rsidR="009E440C" w:rsidRPr="009950AE" w:rsidRDefault="009E440C" w:rsidP="009950AE">
      <w:pPr>
        <w:jc w:val="both"/>
        <w:rPr>
          <w:b w:val="0"/>
        </w:rPr>
      </w:pPr>
      <w:r w:rsidRPr="009950AE">
        <w:rPr>
          <w:b w:val="0"/>
        </w:rPr>
        <w:t>C- Nevşehir-İstanbul-Şanlıurfa-Edirne                     D- Nevşehir Şanlıurfa-Antalya- İstanbul</w:t>
      </w:r>
    </w:p>
    <w:p w:rsidR="009E440C" w:rsidRDefault="009E440C" w:rsidP="009950AE">
      <w:pPr>
        <w:tabs>
          <w:tab w:val="center" w:pos="4536"/>
        </w:tabs>
        <w:jc w:val="both"/>
        <w:rPr>
          <w:b w:val="0"/>
        </w:rPr>
      </w:pPr>
      <w:r w:rsidRPr="009950AE">
        <w:rPr>
          <w:b w:val="0"/>
        </w:rPr>
        <w:tab/>
      </w:r>
      <w:r w:rsidRPr="009950AE">
        <w:rPr>
          <w:b w:val="0"/>
        </w:rPr>
        <w:tab/>
      </w:r>
      <w:r w:rsidRPr="009950AE">
        <w:rPr>
          <w:b w:val="0"/>
        </w:rPr>
        <w:tab/>
      </w:r>
      <w:r w:rsidRPr="009950AE">
        <w:rPr>
          <w:b w:val="0"/>
        </w:rPr>
        <w:tab/>
      </w:r>
      <w:r w:rsidRPr="009950AE">
        <w:rPr>
          <w:b w:val="0"/>
        </w:rPr>
        <w:tab/>
      </w:r>
      <w:r w:rsidRPr="009950AE">
        <w:rPr>
          <w:b w:val="0"/>
        </w:rPr>
        <w:tab/>
      </w:r>
      <w:r w:rsidRPr="009950AE">
        <w:rPr>
          <w:b w:val="0"/>
        </w:rPr>
        <w:tab/>
      </w:r>
    </w:p>
    <w:p w:rsidR="009E440C" w:rsidRPr="009950AE" w:rsidRDefault="009E440C" w:rsidP="009950AE">
      <w:pPr>
        <w:tabs>
          <w:tab w:val="center" w:pos="4536"/>
        </w:tabs>
        <w:jc w:val="both"/>
        <w:rPr>
          <w:b w:val="0"/>
        </w:rPr>
      </w:pPr>
      <w:hyperlink r:id="rId5" w:history="1">
        <w:r w:rsidRPr="009950AE">
          <w:rPr>
            <w:rStyle w:val="Hyperlink"/>
            <w:b w:val="0"/>
            <w:color w:val="auto"/>
          </w:rPr>
          <w:t xml:space="preserve">19-BOŞLUK DOLDURMA:Verilen kelimeleri  seçerek  uygun olan yerlere yazınız </w:t>
        </w:r>
      </w:hyperlink>
    </w:p>
    <w:p w:rsidR="009E440C" w:rsidRPr="009950AE" w:rsidRDefault="009E440C" w:rsidP="004C6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b w:val="0"/>
        </w:rPr>
      </w:pPr>
      <w:r w:rsidRPr="009950AE">
        <w:rPr>
          <w:b w:val="0"/>
        </w:rPr>
        <w:t>-dayanışma- haklara- kütüphanesinden- hakkımdır- sorumluluğumdur- kurum- grup</w:t>
      </w:r>
    </w:p>
    <w:p w:rsidR="009E440C" w:rsidRPr="009950AE" w:rsidRDefault="009E440C" w:rsidP="004C6B3A">
      <w:pPr>
        <w:rPr>
          <w:b w:val="0"/>
        </w:rPr>
      </w:pPr>
    </w:p>
    <w:p w:rsidR="009E440C" w:rsidRPr="009950AE" w:rsidRDefault="009E440C" w:rsidP="004C6B3A">
      <w:pPr>
        <w:jc w:val="left"/>
        <w:rPr>
          <w:b w:val="0"/>
        </w:rPr>
      </w:pPr>
      <w:r w:rsidRPr="009950AE">
        <w:rPr>
          <w:b w:val="0"/>
        </w:rPr>
        <w:t>1.Öğrencisi olduğum okulun  kütüphanesinden yararlanmak……………</w:t>
      </w:r>
    </w:p>
    <w:p w:rsidR="009E440C" w:rsidRPr="009950AE" w:rsidRDefault="009E440C" w:rsidP="004C6B3A">
      <w:pPr>
        <w:rPr>
          <w:b w:val="0"/>
        </w:rPr>
      </w:pPr>
      <w:r w:rsidRPr="009950AE">
        <w:rPr>
          <w:b w:val="0"/>
        </w:rPr>
        <w:t xml:space="preserve">  </w:t>
      </w:r>
    </w:p>
    <w:p w:rsidR="009E440C" w:rsidRPr="009950AE" w:rsidRDefault="009E440C" w:rsidP="004C6B3A">
      <w:pPr>
        <w:jc w:val="left"/>
        <w:rPr>
          <w:b w:val="0"/>
        </w:rPr>
      </w:pPr>
      <w:r w:rsidRPr="009950AE">
        <w:rPr>
          <w:b w:val="0"/>
        </w:rPr>
        <w:t>2.Aldığım kitabı temiz kullanmak……………………………………..</w:t>
      </w:r>
    </w:p>
    <w:p w:rsidR="009E440C" w:rsidRPr="009950AE" w:rsidRDefault="009E440C" w:rsidP="004C6B3A">
      <w:pPr>
        <w:rPr>
          <w:b w:val="0"/>
        </w:rPr>
      </w:pPr>
    </w:p>
    <w:p w:rsidR="009E440C" w:rsidRPr="009950AE" w:rsidRDefault="009E440C" w:rsidP="004C6B3A">
      <w:pPr>
        <w:jc w:val="left"/>
        <w:rPr>
          <w:b w:val="0"/>
        </w:rPr>
      </w:pPr>
      <w:r w:rsidRPr="009950AE">
        <w:rPr>
          <w:b w:val="0"/>
        </w:rPr>
        <w:t>3.………………….aynı amaç için birlikte çalışan insanlardan oluşur.</w:t>
      </w:r>
    </w:p>
    <w:p w:rsidR="009E440C" w:rsidRPr="009950AE" w:rsidRDefault="009E440C" w:rsidP="004C6B3A">
      <w:pPr>
        <w:rPr>
          <w:b w:val="0"/>
        </w:rPr>
      </w:pPr>
    </w:p>
    <w:p w:rsidR="009E440C" w:rsidRPr="009950AE" w:rsidRDefault="009E440C" w:rsidP="004C6B3A">
      <w:pPr>
        <w:jc w:val="left"/>
        <w:rPr>
          <w:b w:val="0"/>
        </w:rPr>
      </w:pPr>
      <w:r w:rsidRPr="009950AE">
        <w:rPr>
          <w:b w:val="0"/>
        </w:rPr>
        <w:t>4.Kanunlarla belirlenmiş nitelikleri olan gruplara ………………..denir.</w:t>
      </w:r>
    </w:p>
    <w:p w:rsidR="009E440C" w:rsidRPr="009950AE" w:rsidRDefault="009E440C" w:rsidP="004C6B3A">
      <w:pPr>
        <w:rPr>
          <w:b w:val="0"/>
        </w:rPr>
      </w:pPr>
    </w:p>
    <w:p w:rsidR="009E440C" w:rsidRPr="009950AE" w:rsidRDefault="009E440C" w:rsidP="004C6B3A">
      <w:pPr>
        <w:jc w:val="left"/>
        <w:rPr>
          <w:b w:val="0"/>
        </w:rPr>
      </w:pPr>
      <w:r w:rsidRPr="009950AE">
        <w:rPr>
          <w:b w:val="0"/>
        </w:rPr>
        <w:t xml:space="preserve"> 5.Aile bireyleri sorumluluklarını yerine getirirken …………içinde olmalıdırlar.</w:t>
      </w:r>
    </w:p>
    <w:p w:rsidR="009E440C" w:rsidRPr="009950AE" w:rsidRDefault="009E440C" w:rsidP="004C6B3A">
      <w:pPr>
        <w:spacing w:line="360" w:lineRule="auto"/>
        <w:jc w:val="left"/>
        <w:rPr>
          <w:b w:val="0"/>
        </w:rPr>
      </w:pPr>
    </w:p>
    <w:p w:rsidR="009E440C" w:rsidRPr="009950AE" w:rsidRDefault="009E440C" w:rsidP="002105BD">
      <w:pPr>
        <w:jc w:val="both"/>
        <w:rPr>
          <w:b w:val="0"/>
        </w:rPr>
      </w:pPr>
      <w:r w:rsidRPr="009950AE">
        <w:rPr>
          <w:b w:val="0"/>
        </w:rPr>
        <w:t>20-</w:t>
      </w:r>
      <w:hyperlink r:id="rId6" w:history="1">
        <w:r w:rsidRPr="009950AE">
          <w:rPr>
            <w:rStyle w:val="Hyperlink"/>
            <w:b w:val="0"/>
            <w:color w:val="auto"/>
            <w:u w:val="none"/>
          </w:rPr>
          <w:t xml:space="preserve">Aşağıdaki cümlelerden doğru olanların yanına D,yanlış olanların yanına Y koyunuz. </w:t>
        </w:r>
      </w:hyperlink>
    </w:p>
    <w:p w:rsidR="009E440C" w:rsidRPr="009950AE" w:rsidRDefault="009E440C" w:rsidP="004C6B3A">
      <w:pPr>
        <w:jc w:val="both"/>
        <w:rPr>
          <w:b w:val="0"/>
        </w:rPr>
      </w:pPr>
    </w:p>
    <w:p w:rsidR="009E440C" w:rsidRPr="009950AE" w:rsidRDefault="009E440C" w:rsidP="002105BD">
      <w:pPr>
        <w:jc w:val="both"/>
        <w:rPr>
          <w:b w:val="0"/>
        </w:rPr>
      </w:pPr>
      <w:r w:rsidRPr="009950AE">
        <w:rPr>
          <w:b w:val="0"/>
        </w:rPr>
        <w:t xml:space="preserve">(          ) 1-UNICEF  dünya çocuklarına yardım amacıyla  kurulmuştur.              </w:t>
      </w:r>
    </w:p>
    <w:p w:rsidR="009E440C" w:rsidRPr="009950AE" w:rsidRDefault="009E440C" w:rsidP="002105BD">
      <w:pPr>
        <w:jc w:val="both"/>
        <w:rPr>
          <w:b w:val="0"/>
        </w:rPr>
      </w:pPr>
      <w:r w:rsidRPr="009950AE">
        <w:rPr>
          <w:b w:val="0"/>
        </w:rPr>
        <w:t xml:space="preserve">(          ) 2- Çocuk hakları kanunlarla korunmaz.                                                      </w:t>
      </w:r>
    </w:p>
    <w:p w:rsidR="009E440C" w:rsidRPr="009950AE" w:rsidRDefault="009E440C" w:rsidP="002105BD">
      <w:pPr>
        <w:jc w:val="both"/>
        <w:rPr>
          <w:b w:val="0"/>
        </w:rPr>
      </w:pPr>
      <w:r w:rsidRPr="009950AE">
        <w:rPr>
          <w:b w:val="0"/>
        </w:rPr>
        <w:t xml:space="preserve">(          ) 3-Bir birey üyesi olduğu tüm gruplarda aynı rolü üstlenir.                       </w:t>
      </w:r>
    </w:p>
    <w:p w:rsidR="009E440C" w:rsidRPr="009950AE" w:rsidRDefault="009E440C" w:rsidP="002105BD">
      <w:pPr>
        <w:jc w:val="both"/>
        <w:rPr>
          <w:b w:val="0"/>
        </w:rPr>
      </w:pPr>
      <w:r w:rsidRPr="009950AE">
        <w:rPr>
          <w:b w:val="0"/>
        </w:rPr>
        <w:t xml:space="preserve">(          ) 4- Bir öğrencinin sorumluluklarını yerine getirmesi başarısını etkiler.   </w:t>
      </w:r>
    </w:p>
    <w:p w:rsidR="009E440C" w:rsidRPr="009950AE" w:rsidRDefault="009E440C" w:rsidP="002105BD">
      <w:pPr>
        <w:jc w:val="both"/>
        <w:rPr>
          <w:b w:val="0"/>
        </w:rPr>
      </w:pPr>
      <w:r w:rsidRPr="009950AE">
        <w:rPr>
          <w:b w:val="0"/>
        </w:rPr>
        <w:t xml:space="preserve">(          ) 5- Okulda bütün öğrenciler aynı haklara  sahiptirler.        </w:t>
      </w:r>
    </w:p>
    <w:p w:rsidR="009E440C" w:rsidRPr="009950AE" w:rsidRDefault="009E440C" w:rsidP="006D3B4F">
      <w:pPr>
        <w:tabs>
          <w:tab w:val="left" w:pos="7035"/>
        </w:tabs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</w:t>
      </w:r>
      <w:r>
        <w:rPr>
          <w:szCs w:val="20"/>
        </w:rPr>
        <w:t>MUSTAFA KESKİN</w:t>
      </w:r>
    </w:p>
    <w:p w:rsidR="009E440C" w:rsidRDefault="009E440C" w:rsidP="009E5D8C">
      <w:pPr>
        <w:jc w:val="both"/>
      </w:pPr>
    </w:p>
    <w:p w:rsidR="009E440C" w:rsidRDefault="009E440C" w:rsidP="00691DF6">
      <w:pPr>
        <w:ind w:right="-138"/>
        <w:rPr>
          <w:rFonts w:ascii="Comic Sans MS" w:hAnsi="Comic Sans MS" w:cs="Arial"/>
          <w:sz w:val="18"/>
          <w:szCs w:val="18"/>
        </w:rPr>
      </w:pPr>
      <w:r>
        <w:rPr>
          <w:szCs w:val="20"/>
        </w:rPr>
        <w:t>NOT:Her bir soru 5 puan değerindedir.BAŞARILAR DİLERİM…</w:t>
      </w:r>
      <w:hyperlink r:id="rId7" w:history="1">
        <w:r>
          <w:rPr>
            <w:rStyle w:val="Hyperlink"/>
            <w:rFonts w:ascii="Comic Sans MS" w:hAnsi="Comic Sans MS" w:cs="Arial"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sz w:val="18"/>
          <w:szCs w:val="18"/>
        </w:rPr>
        <w:t xml:space="preserve"> </w:t>
      </w:r>
    </w:p>
    <w:p w:rsidR="009E440C" w:rsidRDefault="009E440C" w:rsidP="007A5C68">
      <w:pPr>
        <w:jc w:val="both"/>
        <w:rPr>
          <w:szCs w:val="20"/>
        </w:rPr>
      </w:pPr>
    </w:p>
    <w:p w:rsidR="009E440C" w:rsidRDefault="009E440C" w:rsidP="00792732">
      <w:pPr>
        <w:jc w:val="left"/>
      </w:pPr>
    </w:p>
    <w:p w:rsidR="009E440C" w:rsidRDefault="009E440C" w:rsidP="00792732">
      <w:pPr>
        <w:jc w:val="left"/>
        <w:sectPr w:rsidR="009E440C" w:rsidSect="009950AE">
          <w:type w:val="continuous"/>
          <w:pgSz w:w="11906" w:h="16838"/>
          <w:pgMar w:top="709" w:right="1417" w:bottom="567" w:left="1417" w:header="708" w:footer="708" w:gutter="0"/>
          <w:cols w:sep="1" w:space="4"/>
          <w:docGrid w:linePitch="360"/>
        </w:sectPr>
      </w:pPr>
    </w:p>
    <w:p w:rsidR="009E440C" w:rsidRDefault="009E440C" w:rsidP="00792732"/>
    <w:p w:rsidR="009E440C" w:rsidRDefault="009E440C" w:rsidP="00792732"/>
    <w:sectPr w:rsidR="009E440C" w:rsidSect="00792732"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57BBA"/>
    <w:multiLevelType w:val="hybridMultilevel"/>
    <w:tmpl w:val="1E0C032C"/>
    <w:lvl w:ilvl="0" w:tplc="5A4CAC9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">
    <w:nsid w:val="59BF31B4"/>
    <w:multiLevelType w:val="hybridMultilevel"/>
    <w:tmpl w:val="248EA3DE"/>
    <w:lvl w:ilvl="0" w:tplc="DF64AAE2">
      <w:start w:val="7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783E35E7"/>
    <w:multiLevelType w:val="hybridMultilevel"/>
    <w:tmpl w:val="20F47F86"/>
    <w:lvl w:ilvl="0" w:tplc="7C068B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732"/>
    <w:rsid w:val="00032540"/>
    <w:rsid w:val="0013605D"/>
    <w:rsid w:val="001B419F"/>
    <w:rsid w:val="002105BD"/>
    <w:rsid w:val="004C6B3A"/>
    <w:rsid w:val="00691DF6"/>
    <w:rsid w:val="006D3B4F"/>
    <w:rsid w:val="007540E8"/>
    <w:rsid w:val="00792732"/>
    <w:rsid w:val="007A5C68"/>
    <w:rsid w:val="009950AE"/>
    <w:rsid w:val="009E440C"/>
    <w:rsid w:val="009E5D8C"/>
    <w:rsid w:val="009F0CD6"/>
    <w:rsid w:val="00CA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73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419F"/>
    <w:pPr>
      <w:keepNext/>
      <w:widowControl w:val="0"/>
      <w:autoSpaceDE w:val="0"/>
      <w:autoSpaceDN w:val="0"/>
      <w:adjustRightInd w:val="0"/>
      <w:spacing w:line="240" w:lineRule="atLeast"/>
      <w:jc w:val="left"/>
      <w:outlineLvl w:val="0"/>
    </w:pPr>
    <w:rPr>
      <w:b w:val="0"/>
      <w:bCs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419F"/>
    <w:rPr>
      <w:rFonts w:ascii="Times New Roman" w:hAnsi="Times New Roman" w:cs="Times New Roman"/>
      <w:bCs/>
      <w:color w:val="000000"/>
      <w:sz w:val="24"/>
      <w:szCs w:val="24"/>
      <w:lang w:eastAsia="tr-TR"/>
    </w:rPr>
  </w:style>
  <w:style w:type="paragraph" w:styleId="NoSpacing">
    <w:name w:val="No Spacing"/>
    <w:uiPriority w:val="99"/>
    <w:qFormat/>
    <w:rsid w:val="0079273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rsid w:val="004C6B3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32540"/>
    <w:pPr>
      <w:spacing w:after="200" w:line="276" w:lineRule="auto"/>
      <w:ind w:left="720"/>
      <w:contextualSpacing/>
      <w:jc w:val="left"/>
    </w:pPr>
    <w:rPr>
      <w:rFonts w:ascii="Calibri" w:eastAsia="Calibri" w:hAnsi="Calibri"/>
      <w:b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3</Pages>
  <Words>814</Words>
  <Characters>4644</Characters>
  <Application>Microsoft Office Outlook</Application>
  <DocSecurity>0</DocSecurity>
  <Lines>0</Lines>
  <Paragraphs>0</Paragraphs>
  <ScaleCrop>false</ScaleCrop>
  <Company>MEB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KESKİN</dc:creator>
  <cp:keywords/>
  <dc:description/>
  <cp:lastModifiedBy>edanur</cp:lastModifiedBy>
  <cp:revision>2</cp:revision>
  <cp:lastPrinted>2009-11-09T21:05:00Z</cp:lastPrinted>
  <dcterms:created xsi:type="dcterms:W3CDTF">2009-11-09T19:20:00Z</dcterms:created>
  <dcterms:modified xsi:type="dcterms:W3CDTF">2009-11-10T16:06:00Z</dcterms:modified>
</cp:coreProperties>
</file>